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5FDE5" w14:textId="3DDC799C" w:rsidR="00BA00AB" w:rsidRDefault="003751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POTTHOWE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931A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931AD">
        <w:rPr>
          <w:rFonts w:ascii="Times New Roman" w:hAnsi="Times New Roman" w:cs="Times New Roman"/>
          <w:sz w:val="24"/>
          <w:szCs w:val="24"/>
        </w:rPr>
        <w:t>d.1436)</w:t>
      </w:r>
    </w:p>
    <w:p w14:paraId="4E322FCF" w14:textId="04BD5F5A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FFFB0C5" w14:textId="3F2D74CC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67A12" w14:textId="1DE5D4B7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E3199" w14:textId="05EE8145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Jan.1436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p.132)</w:t>
      </w:r>
    </w:p>
    <w:p w14:paraId="29E1EF30" w14:textId="61BD3153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1A19EA" w14:textId="2E60FAE7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6420A" w14:textId="0EA05679" w:rsidR="000931AD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21575" w14:textId="07D041A6" w:rsidR="000931AD" w:rsidRPr="003751E2" w:rsidRDefault="000931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sectPr w:rsidR="000931AD" w:rsidRPr="003751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A47EA" w14:textId="77777777" w:rsidR="003751E2" w:rsidRDefault="003751E2" w:rsidP="009139A6">
      <w:r>
        <w:separator/>
      </w:r>
    </w:p>
  </w:endnote>
  <w:endnote w:type="continuationSeparator" w:id="0">
    <w:p w14:paraId="39747F6F" w14:textId="77777777" w:rsidR="003751E2" w:rsidRDefault="003751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25EA2" w14:textId="77777777" w:rsidR="003751E2" w:rsidRDefault="00375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2489E" w14:textId="77777777" w:rsidR="003751E2" w:rsidRPr="009139A6" w:rsidRDefault="003751E2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3CDA2" w14:textId="77777777" w:rsidR="003751E2" w:rsidRDefault="00375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A2915" w14:textId="77777777" w:rsidR="003751E2" w:rsidRDefault="003751E2" w:rsidP="009139A6">
      <w:r>
        <w:separator/>
      </w:r>
    </w:p>
  </w:footnote>
  <w:footnote w:type="continuationSeparator" w:id="0">
    <w:p w14:paraId="533A6A6E" w14:textId="77777777" w:rsidR="003751E2" w:rsidRDefault="003751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95715" w14:textId="77777777" w:rsidR="003751E2" w:rsidRDefault="00375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81321" w14:textId="77777777" w:rsidR="003751E2" w:rsidRDefault="00375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0316" w14:textId="77777777" w:rsidR="003751E2" w:rsidRDefault="003751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E2"/>
    <w:rsid w:val="000666E0"/>
    <w:rsid w:val="000931AD"/>
    <w:rsid w:val="002510B7"/>
    <w:rsid w:val="003751E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874D"/>
  <w15:chartTrackingRefBased/>
  <w15:docId w15:val="{4CE3E879-7CB5-482B-912F-7E4FE64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2021-04-12T06:47:00Z</dcterms:created>
  <dcterms:modified xsi:type="dcterms:W3CDTF">2021-04-12T07:30:00Z</dcterms:modified>
</cp:coreProperties>
</file>